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2CFF4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de la MARE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d.1400)</w:t>
      </w:r>
    </w:p>
    <w:p w14:paraId="2EE0AD97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7C704D8C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BEFF0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10C29A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Malcolm de la Mare.    (C.F.R. 1399-1400 p.81)</w:t>
      </w:r>
    </w:p>
    <w:p w14:paraId="4B063D86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7324A2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51245B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Oct.1400</w:t>
      </w:r>
      <w:r>
        <w:rPr>
          <w:rFonts w:ascii="Times New Roman" w:hAnsi="Times New Roman" w:cs="Times New Roman"/>
          <w:sz w:val="24"/>
          <w:szCs w:val="24"/>
        </w:rPr>
        <w:tab/>
        <w:t>She had died before this date.   (ibid.)</w:t>
      </w:r>
    </w:p>
    <w:p w14:paraId="00EC982B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before </w:t>
      </w:r>
    </w:p>
    <w:p w14:paraId="0F966CAF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D43EDC" w14:textId="77777777" w:rsidR="0090577F" w:rsidRDefault="0090577F" w:rsidP="009057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2021</w:t>
      </w:r>
    </w:p>
    <w:p w14:paraId="52FDBF1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64410" w14:textId="77777777" w:rsidR="0090577F" w:rsidRDefault="0090577F" w:rsidP="009139A6">
      <w:r>
        <w:separator/>
      </w:r>
    </w:p>
  </w:endnote>
  <w:endnote w:type="continuationSeparator" w:id="0">
    <w:p w14:paraId="2ADD3E70" w14:textId="77777777" w:rsidR="0090577F" w:rsidRDefault="009057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36D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90C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450C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99705" w14:textId="77777777" w:rsidR="0090577F" w:rsidRDefault="0090577F" w:rsidP="009139A6">
      <w:r>
        <w:separator/>
      </w:r>
    </w:p>
  </w:footnote>
  <w:footnote w:type="continuationSeparator" w:id="0">
    <w:p w14:paraId="015FCED9" w14:textId="77777777" w:rsidR="0090577F" w:rsidRDefault="009057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8A7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2FEF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6F8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7F"/>
    <w:rsid w:val="000666E0"/>
    <w:rsid w:val="002510B7"/>
    <w:rsid w:val="005C130B"/>
    <w:rsid w:val="00826F5C"/>
    <w:rsid w:val="0090577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447879"/>
  <w15:chartTrackingRefBased/>
  <w15:docId w15:val="{576BC6FF-BADC-42DD-A194-51CA57C24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2021-04-18T20:04:00Z</dcterms:created>
  <dcterms:modified xsi:type="dcterms:W3CDTF">2021-04-18T20:04:00Z</dcterms:modified>
</cp:coreProperties>
</file>